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17B1" w:rsidRDefault="003A5925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12649200</wp:posOffset>
            </wp:positionV>
            <wp:extent cx="444500" cy="495300"/>
            <wp:effectExtent l="0" t="0" r="0" b="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7500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1216660</wp:posOffset>
                </wp:positionV>
                <wp:extent cx="5271135" cy="1636014"/>
                <wp:effectExtent l="38100" t="38100" r="100965" b="10414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3601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317B1" w:rsidRDefault="003A592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8317B1" w:rsidRDefault="003A5925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知道噪声的危害和控制噪声的方法。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95.8pt;margin-left:0;mso-height-percent:200;mso-height-relative:margin;mso-position-horizontal:center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知道噪声的危害和控制噪声的方法。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219075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Pr="003A5925" w:rsidRDefault="003A5925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A5925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2.4</w:t>
                            </w:r>
                            <w:r w:rsidRPr="003A5925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噪声</w:t>
                            </w:r>
                            <w:r w:rsidRPr="003A592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的危害和控制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72.2pt;margin-top:17.25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KOXFHDeAAAACgEAAA8AAABkcnMvZG93bnJl&#10;di54bWxMj01PwzAMhu9I/IfISNxYUtZ9dU0nBOIKYoNJu2WN11Y0TtVka/n3eCe42fKj18+bb0bX&#10;igv2ofGkIZkoEEiltw1VGj53rw9LECEasqb1hBp+MMCmuL3JTWb9QB942cZKcAiFzGioY+wyKUNZ&#10;ozNh4jskvp1870zkta+k7c3A4a6Vj0rNpTMN8YfadPhcY/m9PTsNX2+nwz5V79WLm3WDH5Ukt5Ja&#10;39+NT2sQEcf4B8NVn9WhYKejP5MNotUwTdOU0eswA8HAIplylyOTyXIBssjl/wrFLw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CjlxRw3gAAAAoBAAAPAAAAAAAAAAAAAAAAAEwEAABk&#10;cnMvZG93bnJldi54bWxQSwUGAAAAAAQABADzAAAAVwUAAAAA&#10;" filled="f" stroked="f">
                <v:textbox>
                  <w:txbxContent>
                    <w:p w:rsidR="008317B1" w:rsidRPr="003A5925" w:rsidRDefault="003A5925">
                      <w:pPr>
                        <w:jc w:val="left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3A5925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2.4</w:t>
                      </w:r>
                      <w:r w:rsidRPr="003A5925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噪声</w:t>
                      </w:r>
                      <w:r w:rsidRPr="003A5925"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的危害和控制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927215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46935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 w:rsidP="003A5925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/>
          <w:b/>
          <w:bCs/>
        </w:rPr>
        <w:t>噪声的定义。</w:t>
      </w:r>
    </w:p>
    <w:p w:rsidR="008317B1" w:rsidRDefault="003A592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在计算机上播放</w:t>
      </w:r>
      <w:r>
        <w:rPr>
          <w:rFonts w:ascii="宋体" w:eastAsia="宋体" w:hAnsi="宋体" w:hint="eastAsia"/>
        </w:rPr>
        <w:t>一段音乐</w:t>
      </w:r>
      <w:r>
        <w:rPr>
          <w:rFonts w:ascii="宋体" w:eastAsia="宋体" w:hAnsi="宋体"/>
        </w:rPr>
        <w:t>，悦耳的乐曲令人心情十分舒畅。再</w:t>
      </w:r>
      <w:r>
        <w:rPr>
          <w:rFonts w:ascii="宋体" w:eastAsia="宋体" w:hAnsi="宋体" w:hint="eastAsia"/>
        </w:rPr>
        <w:t>播放一段电锯切割木头发出的声音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刺耳、尖锐，让人感到烦躁不安。把这两个声音信</w:t>
      </w:r>
      <w:r>
        <w:rPr>
          <w:rFonts w:ascii="宋体" w:eastAsia="宋体" w:hAnsi="宋体" w:hint="eastAsia"/>
        </w:rPr>
        <w:t>号分别输人计算机，观察两个声音振动发声的波形图，你看到了什么</w:t>
      </w:r>
      <w:r>
        <w:rPr>
          <w:rFonts w:ascii="宋体" w:eastAsia="宋体" w:hAnsi="宋体"/>
        </w:rPr>
        <w:t>?</w:t>
      </w: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245745</wp:posOffset>
                </wp:positionV>
                <wp:extent cx="3498850" cy="774700"/>
                <wp:effectExtent l="0" t="0" r="0" b="635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850" cy="774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 w:rsidP="003A5925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从物理学的角度讲，乐音是发声体做有规则的振动产生的，波形是有规律的；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噪声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是发声体做无规则振动产生的，波形是无规律的。</w:t>
                            </w:r>
                          </w:p>
                          <w:p w:rsidR="008317B1" w:rsidRDefault="008317B1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275.5pt;height:61pt;margin-top:19.35pt;margin-left:32.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从物理学的角度讲，乐音是发声体做有规则的振动产生的，波形是有规律的；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噪声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是发声体做无规则振动产生的，波形是无规律的。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867150" cy="1003300"/>
            <wp:effectExtent l="0" t="0" r="0" b="635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152858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如果把播放</w:t>
      </w:r>
      <w:r>
        <w:rPr>
          <w:rFonts w:ascii="宋体" w:eastAsia="宋体" w:hAnsi="宋体" w:hint="eastAsia"/>
        </w:rPr>
        <w:t>音乐</w:t>
      </w:r>
      <w:r>
        <w:rPr>
          <w:rFonts w:ascii="宋体" w:eastAsia="宋体" w:hAnsi="宋体"/>
        </w:rPr>
        <w:t>的音量调大一些，让隔壁正在认真听课的同学也能</w:t>
      </w:r>
      <w:r>
        <w:rPr>
          <w:rFonts w:ascii="宋体" w:eastAsia="宋体" w:hAnsi="宋体" w:hint="eastAsia"/>
        </w:rPr>
        <w:t>听到，隔壁的同学是否也跟我们一样享受着乐曲给我们带来的享</w:t>
      </w:r>
      <w:r>
        <w:rPr>
          <w:rFonts w:ascii="宋体" w:eastAsia="宋体" w:hAnsi="宋体" w:hint="eastAsia"/>
        </w:rPr>
        <w:t>受</w:t>
      </w:r>
      <w:r>
        <w:rPr>
          <w:rFonts w:ascii="宋体" w:eastAsia="宋体" w:hAnsi="宋体"/>
        </w:rPr>
        <w:t>?</w:t>
      </w:r>
    </w:p>
    <w:p w:rsidR="008317B1" w:rsidRPr="003A5925" w:rsidRDefault="008317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8317B1" w:rsidRDefault="008317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385445</wp:posOffset>
                </wp:positionV>
                <wp:extent cx="3695700" cy="584200"/>
                <wp:effectExtent l="0" t="0" r="0" b="635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 w:rsidP="003A5925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从环保角度讲，凡是影响人们正常休息、学习和工作的声音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以及对人们要听的声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音产生干扰的声音都属于噪声。</w:t>
                            </w:r>
                          </w:p>
                          <w:p w:rsidR="008317B1" w:rsidRDefault="008317B1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291pt;height:46pt;margin-top:30.35pt;margin-left:29.5pt;mso-height-relative:page;mso-width-relative:page;position:absolute;z-index:2516725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从环保角度讲，凡是影响人们正常休息、学习和工作的声音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,以及对人们要听的声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音产生干扰的声音都属于噪声。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867150" cy="1003300"/>
            <wp:effectExtent l="0" t="0" r="0" b="635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062457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 w:rsidP="003A5925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 w:hint="eastAsia"/>
        </w:rPr>
        <w:t>你家</w:t>
      </w:r>
      <w:r>
        <w:rPr>
          <w:rFonts w:ascii="宋体" w:eastAsia="宋体" w:hAnsi="宋体"/>
        </w:rPr>
        <w:t>周围环境以及日常生活中，有哪些声音属于噪声</w:t>
      </w: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活动二</w:t>
      </w:r>
      <w:r>
        <w:rPr>
          <w:rFonts w:ascii="宋体" w:eastAsia="宋体" w:hAnsi="宋体" w:hint="eastAsia"/>
        </w:rPr>
        <w:t>】</w:t>
      </w:r>
      <w:r>
        <w:rPr>
          <w:rFonts w:ascii="宋体" w:eastAsia="宋体" w:hAnsi="宋体"/>
        </w:rPr>
        <w:t>阅</w:t>
      </w:r>
      <w:r>
        <w:rPr>
          <w:rFonts w:ascii="宋体" w:eastAsia="宋体" w:hAnsi="宋体" w:hint="eastAsia"/>
        </w:rPr>
        <w:t>读</w:t>
      </w:r>
      <w:r>
        <w:rPr>
          <w:rFonts w:ascii="宋体" w:eastAsia="宋体" w:hAnsi="宋体"/>
        </w:rPr>
        <w:t>小资料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人对不同强度的声音的感觉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，回答下列问题。</w:t>
      </w: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5495925"/>
            <wp:effectExtent l="0" t="0" r="2540" b="952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655452" name="图片 16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表示声音强弱的单位是</w:t>
      </w:r>
      <w:r>
        <w:rPr>
          <w:rFonts w:ascii="宋体" w:eastAsia="宋体" w:hAnsi="宋体" w:hint="eastAsia"/>
          <w:color w:val="FF0000"/>
          <w:u w:val="single"/>
        </w:rPr>
        <w:t>分贝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用</w:t>
      </w:r>
      <w:r>
        <w:rPr>
          <w:rFonts w:ascii="宋体" w:eastAsia="宋体" w:hAnsi="宋体" w:hint="eastAsia"/>
          <w:color w:val="FF0000"/>
          <w:u w:val="single"/>
        </w:rPr>
        <w:t>d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 w:hint="eastAsia"/>
        </w:rPr>
        <w:t>表示。</w:t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刚能听到的最微弱的声音是</w:t>
      </w:r>
      <w:r>
        <w:rPr>
          <w:rFonts w:ascii="宋体" w:eastAsia="宋体" w:hAnsi="宋体"/>
          <w:color w:val="FF0000"/>
          <w:u w:val="single"/>
        </w:rPr>
        <w:t>0</w:t>
      </w:r>
      <w:r>
        <w:rPr>
          <w:rFonts w:ascii="宋体" w:eastAsia="宋体" w:hAnsi="宋体" w:hint="eastAsia"/>
        </w:rPr>
        <w:t>分贝。</w:t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3.</w:t>
      </w:r>
      <w:r>
        <w:rPr>
          <w:rFonts w:ascii="宋体" w:eastAsia="宋体" w:hAnsi="宋体"/>
        </w:rPr>
        <w:t>为保护听力，声音不能超过</w:t>
      </w:r>
      <w:r>
        <w:rPr>
          <w:rFonts w:ascii="宋体" w:eastAsia="宋体" w:hAnsi="宋体"/>
          <w:color w:val="FF0000"/>
          <w:u w:val="single"/>
        </w:rPr>
        <w:t>90</w:t>
      </w:r>
      <w:r>
        <w:rPr>
          <w:rFonts w:ascii="宋体" w:eastAsia="宋体" w:hAnsi="宋体"/>
        </w:rPr>
        <w:t>分贝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为保证工作和学习，声音不能超过</w:t>
      </w:r>
      <w:r>
        <w:rPr>
          <w:rFonts w:ascii="宋体" w:eastAsia="宋体" w:hAnsi="宋体"/>
          <w:color w:val="FF0000"/>
          <w:u w:val="single"/>
        </w:rPr>
        <w:t>70</w:t>
      </w:r>
      <w:r>
        <w:rPr>
          <w:rFonts w:ascii="宋体" w:eastAsia="宋体" w:hAnsi="宋体" w:hint="eastAsia"/>
        </w:rPr>
        <w:t>分贝；</w:t>
      </w:r>
      <w:r>
        <w:rPr>
          <w:rFonts w:ascii="宋体" w:eastAsia="宋体" w:hAnsi="宋体"/>
        </w:rPr>
        <w:t>为保证休息和睡眠，声音不能超过</w:t>
      </w:r>
      <w:r>
        <w:rPr>
          <w:rFonts w:ascii="宋体" w:eastAsia="宋体" w:hAnsi="宋体"/>
          <w:color w:val="FF0000"/>
          <w:u w:val="single"/>
        </w:rPr>
        <w:t>50</w:t>
      </w:r>
      <w:r>
        <w:rPr>
          <w:rFonts w:ascii="宋体" w:eastAsia="宋体" w:hAnsi="宋体"/>
        </w:rPr>
        <w:t>分贝。</w:t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315595</wp:posOffset>
            </wp:positionV>
            <wp:extent cx="1866900" cy="1998345"/>
            <wp:effectExtent l="0" t="0" r="0" b="254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12405" name="图片 1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98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4.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2-4-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所示是专门用来监测公共场所噪声强弱的工具</w:t>
      </w:r>
      <w:r>
        <w:rPr>
          <w:rFonts w:ascii="宋体" w:eastAsia="宋体" w:hAnsi="宋体" w:hint="eastAsia"/>
        </w:rPr>
        <w:t>——噪声监测仪，它能实时监测周围环境的声音，由图可知此时仪表上的示数为</w:t>
      </w:r>
      <w:r>
        <w:rPr>
          <w:rFonts w:ascii="宋体" w:eastAsia="宋体" w:hAnsi="宋体" w:hint="eastAsia"/>
          <w:color w:val="FF0000"/>
          <w:u w:val="single"/>
        </w:rPr>
        <w:t>64.8d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 w:hint="eastAsia"/>
        </w:rPr>
        <w:t>。</w:t>
      </w:r>
    </w:p>
    <w:p w:rsidR="008317B1" w:rsidRDefault="008317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8317B1" w:rsidRDefault="008317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8317B1" w:rsidRDefault="008317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3A5925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hint="eastAsia"/>
          <w:b/>
          <w:bCs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4904740</wp:posOffset>
                </wp:positionH>
                <wp:positionV relativeFrom="paragraph">
                  <wp:posOffset>328295</wp:posOffset>
                </wp:positionV>
                <wp:extent cx="102679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-4-2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80.85pt;height:33.6pt;margin-top:25.85pt;margin-left:386.2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-4-2</w:t>
                      </w:r>
                    </w:p>
                  </w:txbxContent>
                </v:textbox>
              </v:shape>
            </w:pict>
          </mc:Fallback>
        </mc:AlternateContent>
      </w: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活动三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如何减弱噪声</w:t>
      </w:r>
      <w:r>
        <w:rPr>
          <w:rFonts w:ascii="宋体" w:eastAsia="宋体" w:hAnsi="宋体"/>
          <w:b/>
          <w:bCs/>
        </w:rPr>
        <w:t>?</w:t>
      </w:r>
    </w:p>
    <w:p w:rsidR="008317B1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星期天早上，“铃铃铃”，床头上闹钟清脆的响声打扰着睡意正浓的小明。说说如果小明想继续睡觉，他应该怎样减少闹铃带来的干扰</w:t>
      </w:r>
      <w:r>
        <w:rPr>
          <w:rFonts w:ascii="宋体" w:eastAsia="宋体" w:hAnsi="宋体"/>
        </w:rPr>
        <w:t>?</w:t>
      </w:r>
    </w:p>
    <w:p w:rsidR="003A5925" w:rsidRDefault="003A5925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8DCD37" wp14:editId="03069D90">
                <wp:simplePos x="0" y="0"/>
                <wp:positionH relativeFrom="column">
                  <wp:posOffset>518795</wp:posOffset>
                </wp:positionH>
                <wp:positionV relativeFrom="paragraph">
                  <wp:posOffset>257810</wp:posOffset>
                </wp:positionV>
                <wp:extent cx="5264150" cy="2419350"/>
                <wp:effectExtent l="0" t="0" r="0" b="0"/>
                <wp:wrapNone/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0" cy="2419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8317B1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  <w:p w:rsidR="008317B1" w:rsidRDefault="003A592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听到声音的过程</w:t>
                            </w:r>
                          </w:p>
                          <w:p w:rsidR="008317B1" w:rsidRDefault="003A5925">
                            <w:pPr>
                              <w:ind w:firstLineChars="250" w:firstLine="525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声源的振动产生声音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空气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等介质传播声音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4EF2B8C5" wp14:editId="50A74EB5">
                                  <wp:extent cx="393700" cy="177800"/>
                                  <wp:effectExtent l="0" t="0" r="6350" b="0"/>
                                  <wp:docPr id="4" name="图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11752404" name="图片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370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鼓膜的振动引起听觉</w:t>
                            </w:r>
                          </w:p>
                          <w:p w:rsidR="008317B1" w:rsidRDefault="003A592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控制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噪声的途径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3D835A3C" wp14:editId="73297986">
                                  <wp:extent cx="224790" cy="520065"/>
                                  <wp:effectExtent l="0" t="0" r="3810" b="0"/>
                                  <wp:docPr id="7" name="图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7166432" name="图片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790" cy="520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317B1" w:rsidRDefault="003A5925">
                            <w:pPr>
                              <w:ind w:firstLineChars="350" w:firstLine="735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防止噪声产生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1927FFB2" wp14:editId="2E890670">
                                  <wp:extent cx="764540" cy="178435"/>
                                  <wp:effectExtent l="0" t="0" r="0" b="0"/>
                                  <wp:docPr id="12" name="图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3979247" name="图片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8622" cy="18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阻断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噪声传播</w:t>
                            </w:r>
                            <w:r>
                              <w:rPr>
                                <w:rFonts w:ascii="宋体" w:eastAsia="宋体" w:hAnsi="宋体" w:hint="eastAsia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59C8C80F" wp14:editId="06AFCB55">
                                  <wp:extent cx="764540" cy="178435"/>
                                  <wp:effectExtent l="0" t="0" r="0" b="0"/>
                                  <wp:docPr id="14" name="图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726241" name="图片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8622" cy="18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防止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噪声进入耳朵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" o:spid="_x0000_s1032" type="#_x0000_t202" style="position:absolute;left:0;text-align:left;margin-left:40.85pt;margin-top:20.3pt;width:414.5pt;height:190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207+gEAALEDAAAOAAAAZHJzL2Uyb0RvYy54bWysU82O0zAQviPxDpbvNGnYVrtR3dWyq+Wy&#10;/EgLD+A6dmNhe4ztNikPAG/AaS/cea4+BxOnLRXcEDlY9vx8M983k8V1bw3ZyhA1OEank5IS6QQ0&#10;2q0Z/fjh/sUlJTFx13ADTjK6k5FeL58/W3S+lhW0YBoZCIK4WHee0TYlXxdFFK20PE7AS4dOBcHy&#10;hM+wLprAO0S3pqjKcl50EBofQMgY0Xo3Ouky4yslRXqnVJSJGEaxt5TPkM/VcBbLBa/XgftWi0Mb&#10;/B+6sFw7LHqCuuOJk03Qf0FZLQJEUGkiwBaglBYyc0A20/IPNo8t9zJzQXGiP8kU/x+seLt9H4hu&#10;GK2mlDhucUb779/2Tz/3P74StKFAnY81xj16jEz9K+hx0Jls9A8gPkXi4Lblbi1vQoCulbzBBnNm&#10;cZY64sQBZNW9gQYL8U2CDNSrYAf1UA+C6Dio3Wk4sk9EoHFWzS+mM3QJ9FUX06uX+MDuCl4f032I&#10;6bUES4YLowGnn+H59iGmMfQYMlRzcK+NyRtgHOkYvZpVs5xw5rE64YIabRm9LIfvUNM4LD3QGxiN&#10;3FK/6rOU86NqK2h2yDfAuHf4n+ClhfCFkg53jtH4ecODpIQ7gWZG0/F6m/KSjm3eoE5KZwZDxRH1&#10;UB73Imtw2OFh8c7fOer3n7b8BQAA//8DAFBLAwQUAAYACAAAACEAxuHzH90AAAAJAQAADwAAAGRy&#10;cy9kb3ducmV2LnhtbEyPzU7DMBCE70i8g7VI3Og6VQltiFMhEFcQ5Ufi5sbbJCJeR7HbhLdnOcFx&#10;Z0az35Tb2ffqRGPsAhvIFhoUcR1cx42Bt9fHqzWomCw72wcmA98UYVudn5W2cGHiFzrtUqOkhGNh&#10;DbQpDQVirFvyNi7CQCzeIYzeJjnHBt1oJyn3PS61ztHbjuVDawe6b6n+2h29gfenw+fHSj83D/56&#10;mMKskf0Gjbm8mO9uQSWa018YfvEFHSph2ocju6h6A+vsRpIGVjoHJf4m0yLsRVhmOWBV4v8F1Q8A&#10;AAD//wMAUEsBAi0AFAAGAAgAAAAhALaDOJL+AAAA4QEAABMAAAAAAAAAAAAAAAAAAAAAAFtDb250&#10;ZW50X1R5cGVzXS54bWxQSwECLQAUAAYACAAAACEAOP0h/9YAAACUAQAACwAAAAAAAAAAAAAAAAAv&#10;AQAAX3JlbHMvLnJlbHNQSwECLQAUAAYACAAAACEAsndtO/oBAACxAwAADgAAAAAAAAAAAAAAAAAu&#10;AgAAZHJzL2Uyb0RvYy54bWxQSwECLQAUAAYACAAAACEAxuHzH90AAAAJAQAADwAAAAAAAAAAAAAA&#10;AABUBAAAZHJzL2Rvd25yZXYueG1sUEsFBgAAAAAEAAQA8wAAAF4FAAAAAA==&#10;" filled="f" stroked="f">
                <v:textbox>
                  <w:txbxContent>
                    <w:p w:rsidR="008317B1" w:rsidRDefault="008317B1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  <w:p w:rsidR="008317B1" w:rsidRDefault="003A5925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.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听到声音的过程</w:t>
                      </w:r>
                    </w:p>
                    <w:p w:rsidR="008317B1" w:rsidRDefault="003A5925">
                      <w:pPr>
                        <w:ind w:firstLineChars="250" w:firstLine="525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声源的振动产生声音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 xml:space="preserve">      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空气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等介质传播声音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4EF2B8C5" wp14:editId="50A74EB5">
                            <wp:extent cx="393700" cy="177800"/>
                            <wp:effectExtent l="0" t="0" r="6350" b="0"/>
                            <wp:docPr id="4" name="图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11752404" name="图片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370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鼓膜的振动引起听觉</w:t>
                      </w:r>
                    </w:p>
                    <w:p w:rsidR="008317B1" w:rsidRDefault="003A5925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控制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噪声的途径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3D835A3C" wp14:editId="73297986">
                            <wp:extent cx="224790" cy="520065"/>
                            <wp:effectExtent l="0" t="0" r="3810" b="0"/>
                            <wp:docPr id="7" name="图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7166432" name="图片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790" cy="520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17B1" w:rsidRDefault="003A5925">
                      <w:pPr>
                        <w:ind w:firstLineChars="350" w:firstLine="735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防止噪声产生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1927FFB2" wp14:editId="2E890670">
                            <wp:extent cx="764540" cy="178435"/>
                            <wp:effectExtent l="0" t="0" r="0" b="0"/>
                            <wp:docPr id="12" name="图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3979247" name="图片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8622" cy="18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阻断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噪声传播</w:t>
                      </w:r>
                      <w:r>
                        <w:rPr>
                          <w:rFonts w:ascii="宋体" w:eastAsia="宋体" w:hAnsi="宋体" w:hint="eastAsia"/>
                          <w:noProof/>
                          <w:szCs w:val="21"/>
                        </w:rPr>
                        <w:drawing>
                          <wp:inline distT="0" distB="0" distL="0" distR="0" wp14:anchorId="59C8C80F" wp14:editId="06AFCB55">
                            <wp:extent cx="764540" cy="178435"/>
                            <wp:effectExtent l="0" t="0" r="0" b="0"/>
                            <wp:docPr id="14" name="图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726241" name="图片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8622" cy="18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防止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噪声进入耳朵</w:t>
                      </w:r>
                    </w:p>
                  </w:txbxContent>
                </v:textbox>
              </v:shape>
            </w:pict>
          </mc:Fallback>
        </mc:AlternateContent>
      </w:r>
    </w:p>
    <w:p w:rsidR="008317B1" w:rsidRDefault="003A592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6C8D31" wp14:editId="097167CC">
                <wp:simplePos x="0" y="0"/>
                <wp:positionH relativeFrom="column">
                  <wp:posOffset>4478655</wp:posOffset>
                </wp:positionH>
                <wp:positionV relativeFrom="paragraph">
                  <wp:posOffset>1309370</wp:posOffset>
                </wp:positionV>
                <wp:extent cx="488950" cy="181610"/>
                <wp:effectExtent l="1270" t="0" r="45720" b="45720"/>
                <wp:wrapNone/>
                <wp:docPr id="28" name="箭头: 右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88950" cy="1816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28" o:spid="_x0000_s1026" type="#_x0000_t13" style="position:absolute;left:0;text-align:left;margin-left:352.65pt;margin-top:103.1pt;width:38.5pt;height:14.3pt;rotation:9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cqRAIAAJkEAAAOAAAAZHJzL2Uyb0RvYy54bWysVM1uEzEQviPxDpbvZLNRW4UomypKVS4R&#10;jQiIs+u1sxb+Y+xkE16Cl+AKl/JKFa/B2JtsEYQLYg/WjD3zzXzzs9PrvdFkJyAoZytaDoaUCMtd&#10;reymou/e3r4YUxIiszXTzoqKHkSg17Pnz6atn4iRa5yuBRAEsWHS+oo2MfpJUQTeCMPCwHlh8VE6&#10;MCyiCpuiBtYiutHFaDi8KloHtQfHRQh4e9M90lnGl1LweCdlEJHoimJuMZ+Qz/t0FrMpm2yA+Ubx&#10;YxrsH7IwTFkM2kPdsMjIFtQfUEZxcMHJOODOFE5KxUXmgGzK4W9s1g3zInPB4gTflyn8P1j+ercC&#10;ouqKjrBTlhns0Y9vXx+/fJ+Qx88PBG+xRK0PE7Rc+xUctYBi4ruXYAg4rOvlxTB9uQrIi+xzkQ99&#10;kcU+Eo6XF+Pxy0tsBcenclxelbkJRQeVID2E+Eo4Q5JQUVCbJs4BXJuh2W4ZIiaBDidDVFKCXUpZ&#10;igctEpS2b4REdhh2lL3zXImFBrJjOBH1hzLRQ6xsmVyk0rp3Ks856XhyOtomN5FnrXfsyvDXaL11&#10;juhs7B2Nsg7ORX1KVXb2J9Yd10T73tUHbGbuBhY4eH6rsIRLFuKKAY41XuKqxjs8pHZtRd1RoqRx&#10;8OncfbLHacNXSlpck4qGj1sGAmdlaxYOa1jmSFlEfIj6JEpw5j1u5zwh4BOzHHEqyiOclEXsVhH3&#10;m4v5PJvhXngWl3bteQJP7UnkcP5zo467mhbsVz1bPf1RZj8BAAD//wMAUEsDBBQABgAIAAAAIQDx&#10;5J+q4QAAAAsBAAAPAAAAZHJzL2Rvd25yZXYueG1sTI9BS8NAEIXvgv9hGcGb3TSQNo3ZlFZQRKHQ&#10;6sXbNjvNBrOzIbtNo7/e8aTH4X28+V65nlwnRhxC60nBfJaAQKq9aalR8P72eJeDCFGT0Z0nVPCF&#10;AdbV9VWpC+MvtMfxEBvBJRQKrcDG2BdShtqi02HmeyTOTn5wOvI5NNIM+sLlrpNpkiyk0y3xB6t7&#10;fLBYfx7OTsF4+vY7b9t+4Z62H5uX520+ve6Vur2ZNvcgIk7xD4ZffVaHip2O/kwmiE7BMl1ljHKQ&#10;pzyKiWWWz0EcFaTZKgFZlfL/huoHAAD//wMAUEsBAi0AFAAGAAgAAAAhALaDOJL+AAAA4QEAABMA&#10;AAAAAAAAAAAAAAAAAAAAAFtDb250ZW50X1R5cGVzXS54bWxQSwECLQAUAAYACAAAACEAOP0h/9YA&#10;AACUAQAACwAAAAAAAAAAAAAAAAAvAQAAX3JlbHMvLnJlbHNQSwECLQAUAAYACAAAACEAhDknKkQC&#10;AACZBAAADgAAAAAAAAAAAAAAAAAuAgAAZHJzL2Uyb0RvYy54bWxQSwECLQAUAAYACAAAACEA8eSf&#10;quEAAAALAQAADwAAAAAAAAAAAAAAAACeBAAAZHJzL2Rvd25yZXYueG1sUEsFBgAAAAAEAAQA8wAA&#10;AKwFAAAAAA==&#10;" adj="17589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A7AC2A" wp14:editId="6184A3CB">
                <wp:simplePos x="0" y="0"/>
                <wp:positionH relativeFrom="column">
                  <wp:posOffset>2196465</wp:posOffset>
                </wp:positionH>
                <wp:positionV relativeFrom="paragraph">
                  <wp:posOffset>722630</wp:posOffset>
                </wp:positionV>
                <wp:extent cx="374650" cy="139700"/>
                <wp:effectExtent l="0" t="19050" r="44450" b="31750"/>
                <wp:wrapNone/>
                <wp:docPr id="22" name="箭头: 右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397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7B1" w:rsidRDefault="008317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箭头: 右 22" o:spid="_x0000_s1033" type="#_x0000_t13" style="position:absolute;margin-left:172.95pt;margin-top:56.9pt;width:29.5pt;height:1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5sdQwIAAJ0EAAAOAAAAZHJzL2Uyb0RvYy54bWysVM2O0zAQviPxDpbvNEkXtlA1XVVdLZeK&#10;rSiIs+vYTYT/GLtNy0vwElzhAq+04jUYu02KoOKAuDhje77P881PJjd7rchOgG+sKWkxyCkRhtuq&#10;MZuSvn1z9+Q5JT4wUzFljSjpQXh6M338aNK6sRja2qpKAEES48etK2kdghtnmee10MwPrBMGL6UF&#10;zQJuYZNVwFpk1yob5vl11lqoHFguvMfT2+MlnSZ+KQUP91J6EYgqKcYW0gppXcc1m07YeAPM1Q0/&#10;hcH+IQrNGoOP9lS3LDCyheYPKt1wsN7KMOBWZ1bKhoukAdUU+W9qVjVzImnB5HjXp8n/P1r+arcE&#10;0lQlHQ4pMUxjjX58/fLw+fuYPHz6RvAUU9Q6P0bPlVvCaefRjHr3EnT8ohKyT2k99GkV+0A4Hl6N&#10;nl4/w+RzvCquXozylPbsDHbgw0thNYlGSaHZ1GEGYNuUUrZb+IDPIqBzxE0M6RhEssJBiRiHMq+F&#10;RD347DChUyeJuQKyY9gD1fsiCkKu5BkhslGqBxWXQCp0oJNvhInUXT0wvwQ8v9Z7pxetCT1QN8bC&#10;38Hy6N+pPmqNssN+vU/FG3VVWtvqgAUFe+x07/hdg0ldMB+WDLC1sQ44ruEeF6lsW1J7siipLXy8&#10;dB79sePwlpIWR6Wk/sOWgcB+2eq5xawWOOSOJxP5IajOlGD1O5zQWWTAK2Y48pSUB+g283AcR5xx&#10;Lmaz5Iaz4VhYmJXjkTwWLMrFGUilO81rHLJf98nr/FeZ/gQAAP//AwBQSwMEFAAGAAgAAAAhANK/&#10;L23eAAAACwEAAA8AAABkcnMvZG93bnJldi54bWxMj0FPg0AQhe8m/ofNmHgxdkGgaSlLY4yejWiC&#10;xy07BZSdRXZb8N87nvQ47315816xX+wgzjj53pGCeBWBQGqc6alV8Pb6dLsB4YMmowdHqOAbPezL&#10;y4tC58bN9ILnKrSCQ8jnWkEXwphL6ZsOrfYrNyKxd3ST1YHPqZVm0jOH20HeRdFaWt0Tf+j0iA8d&#10;Np/VySp4dzfV1/yBVbZOZPycPtK2rmulrq+W+x2IgEv4g+G3PleHkjsd3ImMF4OCJM22jLIRJ7yB&#10;iTRKWTmwkmQbkGUh/28ofwAAAP//AwBQSwECLQAUAAYACAAAACEAtoM4kv4AAADhAQAAEwAAAAAA&#10;AAAAAAAAAAAAAAAAW0NvbnRlbnRfVHlwZXNdLnhtbFBLAQItABQABgAIAAAAIQA4/SH/1gAAAJQB&#10;AAALAAAAAAAAAAAAAAAAAC8BAABfcmVscy8ucmVsc1BLAQItABQABgAIAAAAIQBJ05sdQwIAAJ0E&#10;AAAOAAAAAAAAAAAAAAAAAC4CAABkcnMvZTJvRG9jLnhtbFBLAQItABQABgAIAAAAIQDSvy9t3gAA&#10;AAsBAAAPAAAAAAAAAAAAAAAAAJ0EAABkcnMvZG93bnJldi54bWxQSwUGAAAAAAQABADzAAAAqAUA&#10;AAAA&#10;" adj="17573" fillcolor="white [3201]" strokecolor="black [3200]" strokeweight="1pt">
                <v:textbox>
                  <w:txbxContent>
                    <w:p w:rsidR="008317B1" w:rsidRDefault="008317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D25AF0" wp14:editId="0CF7A2E0">
                <wp:simplePos x="0" y="0"/>
                <wp:positionH relativeFrom="column">
                  <wp:posOffset>2832735</wp:posOffset>
                </wp:positionH>
                <wp:positionV relativeFrom="paragraph">
                  <wp:posOffset>1184910</wp:posOffset>
                </wp:positionV>
                <wp:extent cx="499745" cy="186055"/>
                <wp:effectExtent l="4763" t="0" r="38417" b="38418"/>
                <wp:wrapNone/>
                <wp:docPr id="24" name="箭头: 右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99955" cy="18588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箭头: 右 24" o:spid="_x0000_s1035" type="#_x0000_t13" style="width:39.35pt;height:14.65pt;margin-top:93.3pt;margin-left:223.05pt;mso-height-relative:page;mso-width-relative:page;position:absolute;v-text-anchor:middle;z-index:251681792" coordsize="21600,21600" adj="17585,5400" filled="t" fillcolor="#cce8cf" stroked="t" strokecolor="black">
                <v:stroke joinstyle="miter"/>
                <o:lock v:ext="edit" aspectratio="f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198C981" wp14:editId="4D772551">
            <wp:extent cx="7073060" cy="2505075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739363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3" r="22070"/>
                    <a:stretch>
                      <a:fillRect/>
                    </a:stretch>
                  </pic:blipFill>
                  <pic:spPr>
                    <a:xfrm>
                      <a:off x="0" y="0"/>
                      <a:ext cx="7140198" cy="252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>
      <w:pPr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6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6944" name="图片 10" descr=" 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图是两种声音的波形，从物理学角度看，图</w:t>
      </w:r>
      <w:r>
        <w:rPr>
          <w:rFonts w:ascii="宋体" w:eastAsia="宋体" w:hAnsi="宋体" w:hint="eastAsia"/>
          <w:color w:val="FF0000"/>
          <w:u w:val="single"/>
        </w:rPr>
        <w:t>乙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甲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乙”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是噪声的波形，理由是</w:t>
      </w:r>
      <w:r>
        <w:rPr>
          <w:rFonts w:ascii="宋体" w:eastAsia="宋体" w:hAnsi="宋体" w:hint="eastAsia"/>
          <w:color w:val="FF0000"/>
          <w:u w:val="single"/>
        </w:rPr>
        <w:t>声音的波形无规律</w:t>
      </w:r>
    </w:p>
    <w:p w:rsidR="008317B1" w:rsidRDefault="003A5925">
      <w:pPr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1797050" cy="850900"/>
            <wp:effectExtent l="0" t="0" r="0" b="6350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248761" name="图片 7168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7142" cy="85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从环保的角度看，下列情况中不属于噪声的是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上课了，学校附近的卡拉</w:t>
      </w:r>
      <w:r>
        <w:rPr>
          <w:rFonts w:ascii="宋体" w:eastAsia="宋体" w:hAnsi="宋体"/>
        </w:rPr>
        <w:t>0K</w:t>
      </w:r>
      <w:r>
        <w:rPr>
          <w:rFonts w:ascii="宋体" w:eastAsia="宋体" w:hAnsi="宋体"/>
        </w:rPr>
        <w:t>厅播放出十分响亮的优美动听的音乐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上物理课时，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老师风趣、幽默的讲课声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看电影时，几名同学旁若无人地高声谈笑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公路上机动车辆的鸣叫声、发动机的排气声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白天你的邻居装修房子十分吵闹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干扰你的学习和生活，下列措施中哪一个是合理可行的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叫邻居不装修房子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将家中音响音量开到最大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赶快将家中的门窗关闭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安装噪声监测装置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噪声严重影响生活，为下列情况找出合理减小噪声的方法。</w:t>
      </w:r>
    </w:p>
    <w:p w:rsidR="008317B1" w:rsidRDefault="003A5925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紧靠着内环路的房子，噪声很大。减小噪声的方法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关闭门窗</w:t>
      </w:r>
      <w:r>
        <w:rPr>
          <w:rFonts w:ascii="宋体" w:eastAsia="宋体" w:hAnsi="宋体" w:hint="eastAsia"/>
        </w:rPr>
        <w:t>。</w:t>
      </w:r>
    </w:p>
    <w:p w:rsidR="008317B1" w:rsidRDefault="003A5925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放在商店门口的音响播放的音乐，音量很大。减小噪声的方法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请别人关掉音响</w:t>
      </w:r>
      <w:r>
        <w:rPr>
          <w:rFonts w:ascii="宋体" w:eastAsia="宋体" w:hAnsi="宋体" w:hint="eastAsia"/>
        </w:rPr>
        <w:t>。</w:t>
      </w:r>
    </w:p>
    <w:p w:rsidR="008317B1" w:rsidRDefault="003A5925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人要在飞机场等强噪声环境工作。减小噪声的方法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戴耳塞</w:t>
      </w:r>
      <w:r>
        <w:rPr>
          <w:rFonts w:ascii="宋体" w:eastAsia="宋体" w:hAnsi="宋体" w:hint="eastAsia"/>
        </w:rPr>
        <w:t>。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乌鲁木齐市某街道旁的电子显示屏显示的噪声等级为</w:t>
      </w:r>
      <w:r>
        <w:rPr>
          <w:rFonts w:ascii="宋体" w:eastAsia="宋体" w:hAnsi="宋体"/>
        </w:rPr>
        <w:t>80dB</w:t>
      </w:r>
      <w:r>
        <w:rPr>
          <w:rFonts w:ascii="宋体" w:eastAsia="宋体" w:hAnsi="宋体"/>
        </w:rPr>
        <w:t>。如果人处在此噪声等级的环境中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8317B1" w:rsidRDefault="003A5925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对人的听力会产生严重危害</w:t>
      </w:r>
    </w:p>
    <w:p w:rsidR="008317B1" w:rsidRDefault="003A5925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对人的学习会产生影响</w:t>
      </w:r>
    </w:p>
    <w:p w:rsidR="008317B1" w:rsidRDefault="003A5925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C.</w:t>
      </w:r>
      <w:r>
        <w:rPr>
          <w:rFonts w:ascii="宋体" w:eastAsia="宋体" w:hAnsi="宋体"/>
        </w:rPr>
        <w:t>对人的睡眠不会产生影响</w:t>
      </w:r>
    </w:p>
    <w:p w:rsidR="008317B1" w:rsidRDefault="003A5925">
      <w:pPr>
        <w:spacing w:line="360" w:lineRule="auto"/>
        <w:ind w:left="630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对人的学习、睡眠都不会产生影响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下列措施中从声源处消除噪声的是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在道路两旁植树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开会时把手机关机或调成静音状态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电影院采用隔音墙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强噪声环境下的工作人员佩戴耳罩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一场大雪过后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人们会感到外面万籁俱静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究其原因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你认为正确的是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.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可能是大雪后行驶的车辆减少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噪声减小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可能是大雪后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大地银装素裹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噪声被反射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可能是大雪蓬松且多孔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对噪声有吸收作用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可能是大雪后气温较低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噪声传播速度变慢</w:t>
      </w:r>
    </w:p>
    <w:p w:rsidR="008317B1" w:rsidRDefault="003A5925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小明想比较几种材料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衣服、锡箔纸、泡沫塑料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的隔声性能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除了待检测</w:t>
      </w:r>
      <w:r>
        <w:rPr>
          <w:rFonts w:ascii="宋体" w:eastAsia="宋体" w:hAnsi="宋体" w:hint="eastAsia"/>
        </w:rPr>
        <w:t>的材料外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可利用的器材还有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音叉、机械闹钟、鞋盒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在本实验中适合作声源的是</w:t>
      </w:r>
      <w:r>
        <w:rPr>
          <w:rFonts w:ascii="宋体" w:eastAsia="宋体" w:hAnsi="宋体"/>
          <w:color w:val="FF0000"/>
          <w:u w:val="single"/>
        </w:rPr>
        <w:t>机械闹钟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小明将声源放入鞋盒内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在其四周塞满待测材料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他设想了</w:t>
      </w:r>
      <w:r>
        <w:rPr>
          <w:rFonts w:ascii="宋体" w:eastAsia="宋体" w:hAnsi="宋体"/>
        </w:rPr>
        <w:t>(A)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 xml:space="preserve">(B) </w:t>
      </w:r>
      <w:r>
        <w:rPr>
          <w:rFonts w:ascii="宋体" w:eastAsia="宋体" w:hAnsi="宋体"/>
        </w:rPr>
        <w:t>两种实</w:t>
      </w:r>
      <w:r>
        <w:rPr>
          <w:rFonts w:ascii="宋体" w:eastAsia="宋体" w:hAnsi="宋体" w:hint="eastAsia"/>
        </w:rPr>
        <w:t>验方案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你认为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 w:hint="eastAsia"/>
        </w:rPr>
        <w:t>方案较好</w:t>
      </w:r>
      <w:r>
        <w:rPr>
          <w:rFonts w:ascii="宋体" w:eastAsia="宋体" w:hAnsi="宋体"/>
        </w:rPr>
        <w:t>.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(A)</w:t>
      </w:r>
      <w:r>
        <w:rPr>
          <w:rFonts w:ascii="宋体" w:eastAsia="宋体" w:hAnsi="宋体"/>
        </w:rPr>
        <w:t>让人站在距鞋盒一定距离处，比较所听见声音的响度</w:t>
      </w:r>
      <w:r>
        <w:rPr>
          <w:rFonts w:ascii="宋体" w:eastAsia="宋体" w:hAnsi="宋体"/>
        </w:rPr>
        <w:t>.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(B)</w:t>
      </w:r>
      <w:r>
        <w:rPr>
          <w:rFonts w:ascii="宋体" w:eastAsia="宋体" w:hAnsi="宋体"/>
        </w:rPr>
        <w:t>让人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边听声音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一边向后退，直至听不见声音为止，比较此处距鞋盒的距离</w:t>
      </w:r>
      <w:r>
        <w:rPr>
          <w:rFonts w:ascii="宋体" w:eastAsia="宋体" w:hAnsi="宋体"/>
        </w:rPr>
        <w:t>.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通过实验得到的现象如下表所示，则待测材料隔声性能由好到差的顺序为</w:t>
      </w:r>
      <w:r>
        <w:rPr>
          <w:rFonts w:ascii="宋体" w:eastAsia="宋体" w:hAnsi="宋体"/>
          <w:color w:val="FF0000"/>
          <w:u w:val="single"/>
        </w:rPr>
        <w:t>泡沫塑料、衣服、锡箔纸</w:t>
      </w:r>
      <w:r>
        <w:rPr>
          <w:rFonts w:ascii="宋体" w:eastAsia="宋体" w:hAnsi="宋体" w:hint="eastAsia"/>
        </w:rPr>
        <w:t>。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1319530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8317B1" w:rsidRDefault="003A592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80.8pt;height:33.6pt;margin-top:103.9pt;margin-left:19.15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00600" cy="1231900"/>
            <wp:effectExtent l="0" t="0" r="0" b="6350"/>
            <wp:docPr id="7172" name="图片 7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879859" name="图片 7172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00847" cy="123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spacing w:line="360" w:lineRule="auto"/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209989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B1" w:rsidRDefault="003A5925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538480</wp:posOffset>
            </wp:positionV>
            <wp:extent cx="895350" cy="927100"/>
            <wp:effectExtent l="0" t="0" r="0" b="6350"/>
            <wp:wrapSquare wrapText="bothSides"/>
            <wp:docPr id="7170" name="图片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224033" name="图片 7170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济南市在</w:t>
      </w:r>
      <w:r>
        <w:rPr>
          <w:rFonts w:ascii="宋体" w:eastAsia="宋体" w:hAnsi="宋体" w:hint="eastAsia"/>
        </w:rPr>
        <w:t>进人城区的主干道上都悬挂了如图所示的汽车“禁鸣</w:t>
      </w:r>
      <w:r>
        <w:rPr>
          <w:rFonts w:ascii="宋体" w:eastAsia="宋体" w:hAnsi="宋体"/>
        </w:rPr>
        <w:t>"</w:t>
      </w:r>
      <w:r>
        <w:rPr>
          <w:rFonts w:ascii="宋体" w:eastAsia="宋体" w:hAnsi="宋体"/>
        </w:rPr>
        <w:t>标识。下列方法中与这种</w:t>
      </w:r>
      <w:r>
        <w:rPr>
          <w:rFonts w:ascii="宋体" w:eastAsia="宋体" w:hAnsi="宋体" w:hint="eastAsia"/>
        </w:rPr>
        <w:t>控制噪声的方法相同的是</w:t>
      </w:r>
      <w:r>
        <w:rPr>
          <w:rFonts w:ascii="宋体" w:eastAsia="宋体" w:hAnsi="宋体"/>
        </w:rPr>
        <w:t>(  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A..</w:t>
      </w:r>
      <w:r>
        <w:rPr>
          <w:rFonts w:ascii="宋体" w:eastAsia="宋体" w:hAnsi="宋体"/>
        </w:rPr>
        <w:t>上下楼梯要轻声慢步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在道路旁设置隔音板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工人戴上防噪声耳罩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上课时关闭教室门窗</w:t>
      </w:r>
    </w:p>
    <w:p w:rsidR="008317B1" w:rsidRDefault="003A5925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0" w:name="_Hlk50503194"/>
      <w:r>
        <w:rPr>
          <w:rFonts w:ascii="宋体" w:eastAsia="宋体" w:hAnsi="宋体"/>
        </w:rPr>
        <w:t>2012</w:t>
      </w:r>
      <w:r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月</w:t>
      </w:r>
      <w:r>
        <w:rPr>
          <w:rFonts w:ascii="宋体" w:eastAsia="宋体" w:hAnsi="宋体"/>
        </w:rPr>
        <w:t>25</w:t>
      </w:r>
      <w:r>
        <w:rPr>
          <w:rFonts w:ascii="宋体" w:eastAsia="宋体" w:hAnsi="宋体"/>
        </w:rPr>
        <w:t>日，中国首艘航空母舰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辽宁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号正式交接服役，如图所示</w:t>
      </w:r>
      <w:r>
        <w:rPr>
          <w:rFonts w:ascii="宋体" w:eastAsia="宋体" w:hAnsi="宋体" w:hint="eastAsia"/>
        </w:rPr>
        <w:t>是两名佩戴防护耳罩的起飞指挥员用“航母</w:t>
      </w:r>
      <w:r>
        <w:rPr>
          <w:rFonts w:ascii="宋体" w:eastAsia="宋体" w:hAnsi="宋体"/>
        </w:rPr>
        <w:t>style”</w:t>
      </w:r>
      <w:r>
        <w:rPr>
          <w:rFonts w:ascii="宋体" w:eastAsia="宋体" w:hAnsi="宋体"/>
        </w:rPr>
        <w:t>动作向舰载机歼</w:t>
      </w:r>
      <w:r>
        <w:rPr>
          <w:rFonts w:ascii="宋体" w:eastAsia="宋体" w:hAnsi="宋体"/>
        </w:rPr>
        <w:t>-15</w:t>
      </w:r>
      <w:r>
        <w:rPr>
          <w:rFonts w:ascii="宋体" w:eastAsia="宋体" w:hAnsi="宋体"/>
        </w:rPr>
        <w:t>飞</w:t>
      </w:r>
      <w:r>
        <w:rPr>
          <w:rFonts w:ascii="宋体" w:eastAsia="宋体" w:hAnsi="宋体" w:hint="eastAsia"/>
        </w:rPr>
        <w:t>行员下达起飞指令。</w:t>
      </w:r>
      <w:r>
        <w:rPr>
          <w:rFonts w:ascii="宋体" w:eastAsia="宋体" w:hAnsi="宋体"/>
        </w:rPr>
        <w:t>指挥员佩戴保护耳罩是因为舰载机起飞时所发出声音</w: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7D334434" wp14:editId="32CC6FA9">
            <wp:extent cx="1218565" cy="1018540"/>
            <wp:effectExtent l="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56233" name="图片 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响度很大，佩戴保护耳置在声音的产生处减弱了噪声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音调很高，佩戴保护耳罩在声音的产生处减弱了噪声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响度很大，佩戴保护耳罩在声音的接收处减弱了噪声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音调很高，佩戴保护耳罩在声音的接收处减弱了噪声</w:t>
      </w:r>
    </w:p>
    <w:bookmarkEnd w:id="0"/>
    <w:p w:rsidR="008317B1" w:rsidRDefault="008317B1">
      <w:pPr>
        <w:spacing w:line="360" w:lineRule="auto"/>
        <w:ind w:firstLineChars="300" w:firstLine="630"/>
        <w:jc w:val="left"/>
        <w:rPr>
          <w:rFonts w:ascii="宋体" w:eastAsia="宋体" w:hAnsi="宋体"/>
        </w:rPr>
      </w:pPr>
    </w:p>
    <w:p w:rsidR="008317B1" w:rsidRDefault="003A5925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某地段采用了全封闭的隔音措施</w:t>
      </w:r>
      <w:r>
        <w:rPr>
          <w:rFonts w:ascii="宋体" w:eastAsia="宋体" w:hAnsi="宋体"/>
        </w:rPr>
        <w:t xml:space="preserve"> ,</w:t>
      </w:r>
      <w:r>
        <w:rPr>
          <w:rFonts w:ascii="宋体" w:eastAsia="宋体" w:hAnsi="宋体" w:hint="eastAsia"/>
        </w:rPr>
        <w:t>如图所示，</w:t>
      </w:r>
      <w:r>
        <w:rPr>
          <w:rFonts w:ascii="宋体" w:eastAsia="宋体" w:hAnsi="宋体"/>
        </w:rPr>
        <w:t>该设施长</w:t>
      </w:r>
      <w:r>
        <w:rPr>
          <w:rFonts w:ascii="宋体" w:eastAsia="宋体" w:hAnsi="宋体"/>
        </w:rPr>
        <w:t>175m,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7m</w:t>
      </w:r>
      <w:r>
        <w:rPr>
          <w:rFonts w:ascii="宋体" w:eastAsia="宋体" w:hAnsi="宋体"/>
        </w:rPr>
        <w:t>。由隔音板组成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能降</w:t>
      </w:r>
      <w:r>
        <w:rPr>
          <w:rFonts w:ascii="宋体" w:eastAsia="宋体" w:hAnsi="宋体" w:hint="eastAsia"/>
        </w:rPr>
        <w:t>噪</w:t>
      </w: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分贝左右。下列说法中正确的是</w:t>
      </w:r>
      <w:r>
        <w:rPr>
          <w:rFonts w:ascii="宋体" w:eastAsia="宋体" w:hAnsi="宋体"/>
        </w:rPr>
        <w:t xml:space="preserve">( 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 )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采用全封闭隔音是在声源处阻断噪音的传播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分贝是用来表示声音强弱等级的单位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隔音板能降低噪声的音调</w:t>
      </w:r>
    </w:p>
    <w:p w:rsidR="008317B1" w:rsidRDefault="003A5925">
      <w:pPr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隔音板隔音利用了声音的直线传播</w:t>
      </w:r>
    </w:p>
    <w:p w:rsidR="008317B1" w:rsidRDefault="003A5925">
      <w:pPr>
        <w:spacing w:line="360" w:lineRule="auto"/>
        <w:ind w:firstLineChars="350" w:firstLine="735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11170" cy="1755775"/>
            <wp:effectExtent l="0" t="0" r="0" b="0"/>
            <wp:docPr id="7173" name="图片 7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67404" name="图片 7173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31628" cy="17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观察下列四幅图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完成以下各题。</w:t>
      </w:r>
    </w:p>
    <w:p w:rsidR="008317B1" w:rsidRDefault="003A5925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660900" cy="1276350"/>
            <wp:effectExtent l="0" t="0" r="6350" b="0"/>
            <wp:docPr id="7171" name="图片 7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492435" name="图片 717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61140" cy="127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7B1" w:rsidRDefault="003A5925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）图（</w:t>
      </w:r>
      <w:r>
        <w:rPr>
          <w:rFonts w:ascii="宋体" w:eastAsia="宋体" w:hAnsi="宋体" w:hint="eastAsia"/>
        </w:rPr>
        <w:t>a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某路段车辆禁止鸣喇叭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可以从</w:t>
      </w:r>
      <w:r>
        <w:rPr>
          <w:rFonts w:ascii="宋体" w:eastAsia="宋体" w:hAnsi="宋体" w:hint="eastAsia"/>
          <w:color w:val="FF0000"/>
          <w:u w:val="single"/>
        </w:rPr>
        <w:t>声源处</w:t>
      </w:r>
      <w:r>
        <w:rPr>
          <w:rFonts w:ascii="宋体" w:eastAsia="宋体" w:hAnsi="宋体"/>
        </w:rPr>
        <w:t>减少噪声。</w:t>
      </w:r>
    </w:p>
    <w:p w:rsidR="008317B1" w:rsidRDefault="003A5925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(b)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向外不断抽气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正在发声的手机铃声越来越小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由此推理可知</w:t>
      </w:r>
      <w:r>
        <w:rPr>
          <w:rFonts w:ascii="宋体" w:eastAsia="宋体" w:hAnsi="宋体" w:hint="eastAsia"/>
          <w:color w:val="FF0000"/>
          <w:u w:val="single"/>
        </w:rPr>
        <w:t>声音的传播需要介质</w:t>
      </w:r>
      <w:r>
        <w:rPr>
          <w:rFonts w:ascii="宋体" w:eastAsia="宋体" w:hAnsi="宋体"/>
        </w:rPr>
        <w:t>。</w:t>
      </w:r>
    </w:p>
    <w:p w:rsidR="008317B1" w:rsidRDefault="003A5925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(c)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敲击乙音叉时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与甲音叉接触的乒乓球会弹起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这说明</w:t>
      </w:r>
      <w:r>
        <w:rPr>
          <w:rFonts w:ascii="宋体" w:eastAsia="宋体" w:hAnsi="宋体" w:hint="eastAsia"/>
          <w:color w:val="FF0000"/>
          <w:u w:val="single"/>
        </w:rPr>
        <w:t>声波可以传递能量</w:t>
      </w:r>
      <w:r>
        <w:rPr>
          <w:rFonts w:ascii="宋体" w:eastAsia="宋体" w:hAnsi="宋体"/>
        </w:rPr>
        <w:t>。</w:t>
      </w:r>
    </w:p>
    <w:p w:rsidR="008317B1" w:rsidRDefault="003A5925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(d)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在正在发声的喇叭上撒些小纸屑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可以观察到小纸屑在跳动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说明</w:t>
      </w:r>
      <w:r>
        <w:rPr>
          <w:rFonts w:ascii="宋体" w:eastAsia="宋体" w:hAnsi="宋体" w:hint="eastAsia"/>
          <w:color w:val="FF0000"/>
          <w:u w:val="single"/>
        </w:rPr>
        <w:t>声音是由物体振动产生的</w:t>
      </w:r>
    </w:p>
    <w:p w:rsidR="008317B1" w:rsidRDefault="008317B1">
      <w:pPr>
        <w:spacing w:line="360" w:lineRule="auto"/>
        <w:ind w:firstLineChars="100" w:firstLine="210"/>
        <w:jc w:val="left"/>
        <w:rPr>
          <w:rFonts w:ascii="宋体" w:eastAsia="宋体" w:hAnsi="宋体"/>
          <w:u w:val="single"/>
        </w:rPr>
      </w:pPr>
    </w:p>
    <w:p w:rsidR="008317B1" w:rsidRDefault="003A5925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1" w:name="_GoBack"/>
      <w:bookmarkEnd w:id="1"/>
      <w:r>
        <w:rPr>
          <w:rFonts w:ascii="宋体" w:eastAsia="宋体" w:hAnsi="宋体"/>
        </w:rPr>
        <w:lastRenderedPageBreak/>
        <w:t>小华在家里修理厨房里的桌子时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不停地有敲</w:t>
      </w:r>
      <w:r>
        <w:rPr>
          <w:rFonts w:ascii="宋体" w:eastAsia="宋体" w:hAnsi="宋体" w:hint="eastAsia"/>
        </w:rPr>
        <w:t>击物体的声音发出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为了使隔壁的小明学习时避免干扰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</w:t>
      </w:r>
      <w:r>
        <w:rPr>
          <w:rFonts w:ascii="宋体" w:eastAsia="宋体" w:hAnsi="宋体" w:hint="eastAsia"/>
        </w:rPr>
        <w:t>华采取了三种方案</w:t>
      </w:r>
      <w:r>
        <w:rPr>
          <w:rFonts w:ascii="宋体" w:eastAsia="宋体" w:hAnsi="宋体"/>
        </w:rPr>
        <w:t>:①</w:t>
      </w:r>
      <w:r>
        <w:rPr>
          <w:rFonts w:ascii="宋体" w:eastAsia="宋体" w:hAnsi="宋体"/>
        </w:rPr>
        <w:t>在被敲的地方垫一块抹布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②</w:t>
      </w:r>
      <w:r>
        <w:rPr>
          <w:rFonts w:ascii="宋体" w:eastAsia="宋体" w:hAnsi="宋体"/>
        </w:rPr>
        <w:t>把房间、厨房门窗关闭关严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嘱咐</w:t>
      </w:r>
      <w:r>
        <w:rPr>
          <w:rFonts w:ascii="宋体" w:eastAsia="宋体" w:hAnsi="宋体" w:hint="eastAsia"/>
        </w:rPr>
        <w:t>小明暂时用耳机塞住耳朵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上述三种方案中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第一种是在</w:t>
      </w:r>
      <w:r>
        <w:rPr>
          <w:rFonts w:ascii="宋体" w:eastAsia="宋体" w:hAnsi="宋体" w:hint="eastAsia"/>
          <w:color w:val="FF0000"/>
          <w:u w:val="single"/>
        </w:rPr>
        <w:t>声源</w:t>
      </w:r>
      <w:r>
        <w:rPr>
          <w:rFonts w:ascii="宋体" w:eastAsia="宋体" w:hAnsi="宋体" w:hint="eastAsia"/>
        </w:rPr>
        <w:t>处减弱噪声；</w:t>
      </w:r>
      <w:r>
        <w:rPr>
          <w:rFonts w:ascii="宋体" w:eastAsia="宋体" w:hAnsi="宋体"/>
        </w:rPr>
        <w:t>第二种</w:t>
      </w:r>
      <w:r>
        <w:rPr>
          <w:rFonts w:ascii="宋体" w:eastAsia="宋体" w:hAnsi="宋体" w:hint="eastAsia"/>
        </w:rPr>
        <w:t>是在</w:t>
      </w:r>
      <w:r>
        <w:rPr>
          <w:rFonts w:ascii="宋体" w:eastAsia="宋体" w:hAnsi="宋体" w:hint="eastAsia"/>
          <w:color w:val="FF0000"/>
          <w:u w:val="single"/>
        </w:rPr>
        <w:t>传播过程</w:t>
      </w:r>
      <w:r>
        <w:rPr>
          <w:rFonts w:ascii="宋体" w:eastAsia="宋体" w:hAnsi="宋体"/>
          <w:color w:val="FF0000"/>
          <w:u w:val="single"/>
        </w:rPr>
        <w:t xml:space="preserve"> </w:t>
      </w:r>
      <w:r>
        <w:rPr>
          <w:rFonts w:ascii="宋体" w:eastAsia="宋体" w:hAnsi="宋体" w:hint="eastAsia"/>
        </w:rPr>
        <w:t>中减弱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第三种是在</w:t>
      </w:r>
      <w:r>
        <w:rPr>
          <w:rFonts w:ascii="宋体" w:eastAsia="宋体" w:hAnsi="宋体" w:hint="eastAsia"/>
          <w:color w:val="FF0000"/>
          <w:u w:val="single"/>
        </w:rPr>
        <w:t>人耳</w:t>
      </w:r>
      <w:r>
        <w:rPr>
          <w:rFonts w:ascii="宋体" w:eastAsia="宋体" w:hAnsi="宋体"/>
          <w:color w:val="FF0000"/>
          <w:u w:val="single"/>
        </w:rPr>
        <w:t>处</w:t>
      </w:r>
      <w:r>
        <w:rPr>
          <w:rFonts w:ascii="宋体" w:eastAsia="宋体" w:hAnsi="宋体"/>
        </w:rPr>
        <w:t>减弱噪声</w:t>
      </w:r>
      <w:r>
        <w:rPr>
          <w:rFonts w:ascii="宋体" w:eastAsia="宋体" w:hAnsi="宋体"/>
        </w:rPr>
        <w:t>.</w:t>
      </w:r>
    </w:p>
    <w:p w:rsidR="008317B1" w:rsidRDefault="008317B1">
      <w:pPr>
        <w:spacing w:line="360" w:lineRule="auto"/>
        <w:ind w:left="420" w:firstLineChars="200" w:firstLine="420"/>
        <w:jc w:val="left"/>
        <w:rPr>
          <w:rFonts w:ascii="宋体" w:eastAsia="宋体" w:hAnsi="宋体"/>
        </w:rPr>
      </w:pPr>
    </w:p>
    <w:sectPr w:rsidR="008317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1C1"/>
    <w:multiLevelType w:val="multilevel"/>
    <w:tmpl w:val="151751C1"/>
    <w:lvl w:ilvl="0">
      <w:start w:val="1"/>
      <w:numFmt w:val="decimal"/>
      <w:lvlText w:val="(%1)"/>
      <w:lvlJc w:val="left"/>
      <w:pPr>
        <w:ind w:left="99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26647A4F"/>
    <w:multiLevelType w:val="multilevel"/>
    <w:tmpl w:val="26647A4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32562F"/>
    <w:multiLevelType w:val="multilevel"/>
    <w:tmpl w:val="2B32562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8C3210E"/>
    <w:multiLevelType w:val="multilevel"/>
    <w:tmpl w:val="48C3210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C"/>
    <w:rsid w:val="000435AC"/>
    <w:rsid w:val="000B4A41"/>
    <w:rsid w:val="000D676D"/>
    <w:rsid w:val="000F375D"/>
    <w:rsid w:val="00185C29"/>
    <w:rsid w:val="00201F20"/>
    <w:rsid w:val="00223F09"/>
    <w:rsid w:val="002A7F1C"/>
    <w:rsid w:val="002C1B8E"/>
    <w:rsid w:val="00357877"/>
    <w:rsid w:val="00374325"/>
    <w:rsid w:val="003A5925"/>
    <w:rsid w:val="003E3DE0"/>
    <w:rsid w:val="00487AFF"/>
    <w:rsid w:val="00492E9E"/>
    <w:rsid w:val="004A0D7C"/>
    <w:rsid w:val="004B4D81"/>
    <w:rsid w:val="00521649"/>
    <w:rsid w:val="005479B0"/>
    <w:rsid w:val="00596374"/>
    <w:rsid w:val="005A03D6"/>
    <w:rsid w:val="005C70D1"/>
    <w:rsid w:val="005F6C4C"/>
    <w:rsid w:val="006524E0"/>
    <w:rsid w:val="00684A6C"/>
    <w:rsid w:val="0070566D"/>
    <w:rsid w:val="00742A2D"/>
    <w:rsid w:val="0074571D"/>
    <w:rsid w:val="00780A9F"/>
    <w:rsid w:val="007F0FB2"/>
    <w:rsid w:val="00801952"/>
    <w:rsid w:val="008317B1"/>
    <w:rsid w:val="00847873"/>
    <w:rsid w:val="00851438"/>
    <w:rsid w:val="008A7534"/>
    <w:rsid w:val="008C6E13"/>
    <w:rsid w:val="00901D1D"/>
    <w:rsid w:val="009C45BE"/>
    <w:rsid w:val="009D33C1"/>
    <w:rsid w:val="009E2BF8"/>
    <w:rsid w:val="009E7681"/>
    <w:rsid w:val="00A4755D"/>
    <w:rsid w:val="00B31D48"/>
    <w:rsid w:val="00B77518"/>
    <w:rsid w:val="00C522B9"/>
    <w:rsid w:val="00C71294"/>
    <w:rsid w:val="00C72D3B"/>
    <w:rsid w:val="00CF3686"/>
    <w:rsid w:val="00D3464C"/>
    <w:rsid w:val="00D83E0F"/>
    <w:rsid w:val="00DF6AB3"/>
    <w:rsid w:val="00DF7254"/>
    <w:rsid w:val="00E710BC"/>
    <w:rsid w:val="00E7283E"/>
    <w:rsid w:val="00EA3BFE"/>
    <w:rsid w:val="00EB129D"/>
    <w:rsid w:val="00F07720"/>
    <w:rsid w:val="00F11F6B"/>
    <w:rsid w:val="00F3448A"/>
    <w:rsid w:val="00F632E0"/>
    <w:rsid w:val="0B13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A592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A5925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A592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A5925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4.jpe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3ACED5-DD44-4EFC-B911-C3229A4A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82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2020-08-04T15:45:00Z</cp:lastPrinted>
  <dcterms:created xsi:type="dcterms:W3CDTF">2020-09-08T15:47:00Z</dcterms:created>
  <dcterms:modified xsi:type="dcterms:W3CDTF">2021-09-01T11:40:00Z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